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C79B5" w:rsidP="007572FC">
      <w:pPr>
        <w:pStyle w:val="Docketnumber"/>
      </w:pPr>
      <w:bookmarkStart w:id="0" w:name="_GoBack"/>
      <w:bookmarkEnd w:id="0"/>
      <w:r>
        <w:t>PUC DOCKET NO. 46336</w:t>
      </w:r>
      <w:r w:rsidR="007572FC">
        <w:br/>
        <w:t xml:space="preserve">SOAH DOCKET NO. </w:t>
      </w:r>
      <w:r>
        <w:t>473-17-2560.WS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C79B5" w:rsidP="009B5588">
            <w:pPr>
              <w:pStyle w:val="Docketstyle"/>
            </w:pPr>
            <w:r>
              <w:t>APPLICATION OF CITY OF TOMBALL TO OBTAIN WATER</w:t>
            </w:r>
            <w:r w:rsidR="009B5588">
              <w:t xml:space="preserve"> AND SEWER</w:t>
            </w:r>
            <w:r>
              <w:t xml:space="preserve"> CERTIFICATE</w:t>
            </w:r>
            <w:r w:rsidR="009B5588">
              <w:t>S</w:t>
            </w:r>
            <w:r>
              <w:t xml:space="preserve"> OF CONVENIENCE AND NECESSITY IN HARRIS AND MONTGOMERY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C79B5" w:rsidRDefault="00EC79B5" w:rsidP="001E360C">
            <w:pPr>
              <w:pStyle w:val="Docketstyle"/>
            </w:pPr>
            <w:r>
              <w:t>§</w:t>
            </w:r>
          </w:p>
          <w:p w:rsidR="00FB7D53" w:rsidRDefault="00FB7D53" w:rsidP="00FB7D53">
            <w:pPr>
              <w:pStyle w:val="Docketstyle"/>
            </w:pPr>
            <w:r>
              <w:t>§</w:t>
            </w:r>
          </w:p>
          <w:p w:rsidR="00EC79B5" w:rsidRDefault="00EC79B5" w:rsidP="001E360C">
            <w:pPr>
              <w:pStyle w:val="Docketstyle"/>
            </w:pPr>
            <w:r>
              <w:t>§</w:t>
            </w:r>
          </w:p>
        </w:tc>
        <w:tc>
          <w:tcPr>
            <w:tcW w:w="4392" w:type="dxa"/>
          </w:tcPr>
          <w:p w:rsidR="00EC79B5" w:rsidRDefault="00EC79B5"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3230FF" w:rsidP="00266F9F">
      <w:pPr>
        <w:pStyle w:val="BodyText"/>
      </w:pPr>
      <w:r>
        <w:t xml:space="preserve"> The city of Tomball</w:t>
      </w:r>
      <w:r w:rsidR="00554651">
        <w:t xml:space="preserve"> filed an </w:t>
      </w:r>
      <w:r w:rsidR="00266F9F">
        <w:t>application</w:t>
      </w:r>
      <w:r w:rsidR="00554651">
        <w:t xml:space="preserve"> to obtain a water certificate of convenience and necessity in Harris and Montgomery Counties.   </w:t>
      </w:r>
      <w:r w:rsidR="006F2036">
        <w:t>This preliminary order identifies th</w:t>
      </w:r>
      <w:r w:rsidR="00554651">
        <w:t>e issues that must be addressed</w:t>
      </w:r>
      <w:r w:rsidR="00667225">
        <w:t xml:space="preserve"> in this proceeding</w:t>
      </w:r>
      <w:r w:rsidR="006F2036">
        <w:t>.</w:t>
      </w:r>
    </w:p>
    <w:p w:rsidR="006F2036" w:rsidRDefault="006F2036" w:rsidP="00266F9F">
      <w:pPr>
        <w:pStyle w:val="BodyText"/>
      </w:pPr>
      <w:r>
        <w:t xml:space="preserve">The applicant </w:t>
      </w:r>
      <w:r w:rsidR="00554651">
        <w:t xml:space="preserve">requests </w:t>
      </w:r>
      <w:r w:rsidR="00667225">
        <w:t xml:space="preserve">a </w:t>
      </w:r>
      <w:r w:rsidR="00554651">
        <w:t xml:space="preserve">water and </w:t>
      </w:r>
      <w:r w:rsidR="00667225">
        <w:t xml:space="preserve">a </w:t>
      </w:r>
      <w:r w:rsidR="00554651">
        <w:t xml:space="preserve">sewer certificate of convenience and necessity for its existing water and sewer system, which is serving existing residents in the </w:t>
      </w:r>
      <w:r w:rsidR="00CA3A64">
        <w:t>requested</w:t>
      </w:r>
      <w:r w:rsidR="00554651">
        <w:t xml:space="preserve"> service area.  </w:t>
      </w:r>
      <w:r w:rsidR="0006208D">
        <w:t>The total area being requested includes approximately 11,830 acres for water and 12,320 acres for sewer, and serves about 12,000 current customers.</w:t>
      </w:r>
      <w:r w:rsidR="0006208D">
        <w:rPr>
          <w:rStyle w:val="FootnoteReference"/>
        </w:rPr>
        <w:footnoteReference w:id="1"/>
      </w:r>
      <w:r w:rsidR="0006208D">
        <w:t xml:space="preserve">  </w:t>
      </w:r>
    </w:p>
    <w:p w:rsidR="0006208D" w:rsidRDefault="0006208D" w:rsidP="0006208D">
      <w:pPr>
        <w:pStyle w:val="BodyText"/>
      </w:pPr>
      <w:r>
        <w:t>After the application was received by the Commission</w:t>
      </w:r>
      <w:r w:rsidR="00B77E46">
        <w:t xml:space="preserve"> on September 1, 2016</w:t>
      </w:r>
      <w:r>
        <w:t>, the application was found deficient because of failure to provide adequate notice and deficiencies in mapping data.  Commission Staff recommended that Tomball be provided the opportunity to cure the defects.</w:t>
      </w:r>
      <w:r>
        <w:rPr>
          <w:rStyle w:val="FootnoteReference"/>
        </w:rPr>
        <w:footnoteReference w:id="2"/>
      </w:r>
      <w:r>
        <w:t xml:space="preserve">  After Tomball submitted further information, the application was deemed administratively complete by the Commission administrative law judge on November 17, 2016.  </w:t>
      </w:r>
    </w:p>
    <w:p w:rsidR="00B77E46" w:rsidRDefault="00B77E46" w:rsidP="00266F9F">
      <w:pPr>
        <w:pStyle w:val="BodyText"/>
      </w:pPr>
      <w:proofErr w:type="spellStart"/>
      <w:r>
        <w:t>Quadvest</w:t>
      </w:r>
      <w:proofErr w:type="spellEnd"/>
      <w:r>
        <w:t xml:space="preserve"> L.P. and Undine Texas LLC each filed motions to intervene, and requests for a public hearing.  </w:t>
      </w:r>
      <w:proofErr w:type="spellStart"/>
      <w:r w:rsidR="00667225">
        <w:t>Quadvest</w:t>
      </w:r>
      <w:proofErr w:type="spellEnd"/>
      <w:r w:rsidR="00667225">
        <w:t xml:space="preserve"> states that it operates one or more water systems in the immediate vicinity of the requested area.</w:t>
      </w:r>
      <w:r w:rsidR="00667225">
        <w:rPr>
          <w:rStyle w:val="FootnoteReference"/>
        </w:rPr>
        <w:footnoteReference w:id="3"/>
      </w:r>
      <w:r w:rsidR="00667225">
        <w:t xml:space="preserve">  Undine Texas states that it anticipates operating and owning one or more systems in the vicinity of the requested area.</w:t>
      </w:r>
      <w:r w:rsidR="00667225">
        <w:rPr>
          <w:rStyle w:val="FootnoteReference"/>
        </w:rPr>
        <w:footnoteReference w:id="4"/>
      </w:r>
      <w:r w:rsidR="00667225">
        <w:t xml:space="preserve">  </w:t>
      </w:r>
      <w:proofErr w:type="spellStart"/>
      <w:r>
        <w:t>Quadvest</w:t>
      </w:r>
      <w:proofErr w:type="spellEnd"/>
      <w:r>
        <w:t xml:space="preserve"> L.P. and Undine Texas</w:t>
      </w:r>
      <w:r w:rsidR="00667225">
        <w:t>,</w:t>
      </w:r>
      <w:r>
        <w:t xml:space="preserve"> LLC were granted intervention by the Commission administrative law judge on January 17, 2017.   The </w:t>
      </w:r>
      <w:proofErr w:type="spellStart"/>
      <w:r>
        <w:t>DeNina</w:t>
      </w:r>
      <w:proofErr w:type="spellEnd"/>
      <w:r>
        <w:t xml:space="preserve"> Family Partnership, Ltd. filed a request to opt out of the </w:t>
      </w:r>
      <w:r w:rsidR="00CA3A64">
        <w:t>requested</w:t>
      </w:r>
      <w:r>
        <w:t xml:space="preserve"> service area on </w:t>
      </w:r>
      <w:r>
        <w:lastRenderedPageBreak/>
        <w:t>February</w:t>
      </w:r>
      <w:r w:rsidR="00667225">
        <w:t> </w:t>
      </w:r>
      <w:r>
        <w:t xml:space="preserve">1.  The docket was referred to the State Office of Administrative Hearings (SOAH) on February 6, 2017.  </w:t>
      </w:r>
    </w:p>
    <w:p w:rsidR="00F24715" w:rsidRDefault="00F24715" w:rsidP="00266F9F">
      <w:pPr>
        <w:pStyle w:val="BodyText"/>
      </w:pPr>
      <w:r>
        <w:t>The applicant was directed and</w:t>
      </w:r>
      <w:r w:rsidR="00604A1C">
        <w:t xml:space="preserve"> Commission Staff and other interested p</w:t>
      </w:r>
      <w:r w:rsidR="00DF1D74">
        <w:t>ersons</w:t>
      </w:r>
      <w:r w:rsidR="00604A1C">
        <w:t xml:space="preserve"> w</w:t>
      </w:r>
      <w:r w:rsidR="00DF1D74">
        <w:t xml:space="preserve">ere allowed to file a list of issues to be addressed in the docket and also identify any issues not to be addressed and any threshold legal or policy issues that should be addressed by </w:t>
      </w:r>
      <w:r w:rsidR="00B77E46">
        <w:t>February 17, 2017</w:t>
      </w:r>
      <w:r w:rsidR="00DF1D74">
        <w:t xml:space="preserve">.  </w:t>
      </w:r>
      <w:r w:rsidR="00B77E46">
        <w:t xml:space="preserve">Commission Staff, </w:t>
      </w:r>
      <w:proofErr w:type="spellStart"/>
      <w:r w:rsidR="00B77E46">
        <w:t>Quadvest</w:t>
      </w:r>
      <w:proofErr w:type="spellEnd"/>
      <w:r w:rsidR="00B77E46">
        <w:t xml:space="preserve"> L.P., and Undine Texas</w:t>
      </w:r>
      <w:r w:rsidR="00667225">
        <w:t>,</w:t>
      </w:r>
      <w:r w:rsidR="00B77E46">
        <w:t xml:space="preserve"> LLC</w:t>
      </w:r>
      <w:r w:rsidR="00DF1D74">
        <w:t xml:space="preserve"> </w:t>
      </w:r>
      <w:r w:rsidR="00B77E46">
        <w:t xml:space="preserve">each </w:t>
      </w:r>
      <w:r w:rsidR="00DF1D74">
        <w:t xml:space="preserve">timely filed a list of issues.  </w:t>
      </w:r>
      <w:r w:rsidR="00B77E46">
        <w:t xml:space="preserve">The city of Tomball </w:t>
      </w:r>
      <w:r w:rsidR="00DF1D74">
        <w:t>did not file list of issues</w:t>
      </w:r>
      <w:r w:rsidR="00B77E46">
        <w:t>.</w:t>
      </w:r>
    </w:p>
    <w:p w:rsidR="006F2036" w:rsidRPr="003C35B5" w:rsidRDefault="006F2036" w:rsidP="00FB7D53">
      <w:pPr>
        <w:pStyle w:val="Heading1"/>
        <w:keepLines w:val="0"/>
        <w:tabs>
          <w:tab w:val="clear" w:pos="360"/>
        </w:tabs>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 list of issues or areas to be addressed in any proceeding referred to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534EFE" w:rsidRDefault="00534EFE" w:rsidP="00534EFE">
      <w:pPr>
        <w:pStyle w:val="BodyText"/>
        <w:numPr>
          <w:ilvl w:val="0"/>
          <w:numId w:val="11"/>
        </w:numPr>
        <w:spacing w:before="240" w:line="320" w:lineRule="exact"/>
        <w:ind w:hanging="720"/>
      </w:pPr>
      <w:r w:rsidRPr="00B21BBE">
        <w:t xml:space="preserve">Has the </w:t>
      </w:r>
      <w:r>
        <w:t>applicant</w:t>
      </w:r>
      <w:r w:rsidRPr="00B21BBE">
        <w:t xml:space="preserve"> given notice consistent with </w:t>
      </w:r>
      <w:r w:rsidRPr="00B21BBE">
        <w:rPr>
          <w:smallCaps/>
        </w:rPr>
        <w:t xml:space="preserve">TWC </w:t>
      </w:r>
      <w:r w:rsidRPr="00B21BBE">
        <w:t xml:space="preserve">§ 13.246 and 16 </w:t>
      </w:r>
      <w:r w:rsidR="008F6A53">
        <w:t>Texas Administrative Code (TAC)</w:t>
      </w:r>
      <w:r w:rsidRPr="00B21BBE">
        <w:t xml:space="preserve"> § 24.106?</w:t>
      </w:r>
    </w:p>
    <w:p w:rsidR="00534EFE" w:rsidRPr="00A815E5" w:rsidRDefault="00534EFE" w:rsidP="00534EFE">
      <w:pPr>
        <w:pStyle w:val="BodyText"/>
        <w:spacing w:before="360" w:line="320" w:lineRule="exact"/>
        <w:rPr>
          <w:b/>
          <w:i/>
        </w:rPr>
      </w:pPr>
      <w:r w:rsidRPr="00A815E5">
        <w:rPr>
          <w:b/>
          <w:i/>
        </w:rPr>
        <w:t>Water service</w:t>
      </w:r>
    </w:p>
    <w:p w:rsidR="00CA3A64" w:rsidRDefault="00CA3A64" w:rsidP="00534EFE">
      <w:pPr>
        <w:numPr>
          <w:ilvl w:val="0"/>
          <w:numId w:val="11"/>
        </w:numPr>
        <w:autoSpaceDE w:val="0"/>
        <w:autoSpaceDN w:val="0"/>
        <w:adjustRightInd w:val="0"/>
        <w:snapToGrid w:val="0"/>
        <w:spacing w:before="120" w:line="320" w:lineRule="exact"/>
        <w:ind w:hanging="720"/>
        <w:jc w:val="both"/>
      </w:pPr>
      <w:r>
        <w:t>Does the applicant’s requested water service area overlap with the certificated service area of other entities?  If so, what specific areas will overlap?  Has the applicant received appropriate consent to provide water service within the entities’ service boundaries?</w:t>
      </w:r>
    </w:p>
    <w:p w:rsidR="00534EFE" w:rsidRPr="00B21BBE" w:rsidRDefault="00534EFE" w:rsidP="00534EFE">
      <w:pPr>
        <w:numPr>
          <w:ilvl w:val="0"/>
          <w:numId w:val="11"/>
        </w:numPr>
        <w:autoSpaceDE w:val="0"/>
        <w:autoSpaceDN w:val="0"/>
        <w:adjustRightInd w:val="0"/>
        <w:snapToGrid w:val="0"/>
        <w:spacing w:before="120" w:line="320" w:lineRule="exact"/>
        <w:ind w:hanging="720"/>
        <w:jc w:val="both"/>
      </w:pPr>
      <w:r w:rsidRPr="00B21BBE">
        <w:t xml:space="preserve">What modifications, if any, must be made to </w:t>
      </w:r>
      <w:r>
        <w:t>the applicant’s</w:t>
      </w:r>
      <w:r w:rsidRPr="00B21BBE">
        <w:t xml:space="preserve"> </w:t>
      </w:r>
      <w:r w:rsidR="005C6265">
        <w:t>requested</w:t>
      </w:r>
      <w:r w:rsidRPr="00B21BBE">
        <w:t xml:space="preserve"> area to reflect land removed from the </w:t>
      </w:r>
      <w:r w:rsidR="005C6265">
        <w:t>requested</w:t>
      </w:r>
      <w:r w:rsidRPr="00B21BBE">
        <w:t xml:space="preserve"> area because of a qualified landowner’s election to exclude some or all of the landowner’s property pursuant to TWC §§ 13.2451(b) and 13.246(h) and 16 TAC § 24.102(h)?</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the financial, managerial, and technical capability to provide continuous and adequate </w:t>
      </w:r>
      <w:r>
        <w:t xml:space="preserve">water </w:t>
      </w:r>
      <w:r w:rsidRPr="00B21BBE">
        <w:t xml:space="preserve">service?  </w:t>
      </w:r>
      <w:r w:rsidRPr="00B21BBE">
        <w:rPr>
          <w:smallCaps/>
        </w:rPr>
        <w:t>TWC</w:t>
      </w:r>
      <w:r w:rsidRPr="00B21BBE">
        <w:t xml:space="preserve"> § 13.241(a) and 16 TAC § 24.102(a).</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a TCEQ-approved </w:t>
      </w:r>
      <w:r w:rsidR="00457F0B">
        <w:t xml:space="preserve">public water </w:t>
      </w:r>
      <w:r w:rsidRPr="00B21BBE">
        <w:t>system that is capable of providing drinking water that meets the requirements of Texas Health and Safety Code, chapter 341</w:t>
      </w:r>
      <w:r w:rsidR="00457F0B">
        <w:t>,</w:t>
      </w:r>
      <w:r w:rsidRPr="00B21BBE">
        <w:t xml:space="preserve"> TCEQ rules</w:t>
      </w:r>
      <w:r w:rsidR="00457F0B">
        <w:t xml:space="preserve">, and the </w:t>
      </w:r>
      <w:r w:rsidR="00F42148">
        <w:t>Texas Water Code</w:t>
      </w:r>
      <w:r w:rsidRPr="00B21BBE">
        <w:t>?  TWC § 13.241(b</w:t>
      </w:r>
      <w:proofErr w:type="gramStart"/>
      <w:r w:rsidRPr="00B21BBE">
        <w:t>)(</w:t>
      </w:r>
      <w:proofErr w:type="gramEnd"/>
      <w:r w:rsidRPr="00B21BBE">
        <w:t xml:space="preserve">1) and 16 TAC </w:t>
      </w:r>
      <w:r w:rsidR="00457F0B">
        <w:t>§ </w:t>
      </w:r>
      <w:r w:rsidRPr="00B21BBE">
        <w:t>24.102(a)(1)</w:t>
      </w:r>
      <w:r w:rsidR="00457F0B">
        <w:t>(A)</w:t>
      </w:r>
      <w:r w:rsidRPr="00B21BBE">
        <w:t>.</w:t>
      </w:r>
    </w:p>
    <w:p w:rsidR="00534EFE" w:rsidRPr="00B21BBE" w:rsidRDefault="00534EFE" w:rsidP="00534EFE">
      <w:pPr>
        <w:pStyle w:val="BodyText"/>
        <w:numPr>
          <w:ilvl w:val="0"/>
          <w:numId w:val="11"/>
        </w:numPr>
        <w:spacing w:before="240" w:line="320" w:lineRule="exact"/>
        <w:ind w:hanging="720"/>
      </w:pPr>
      <w:r w:rsidRPr="00B21BBE">
        <w:lastRenderedPageBreak/>
        <w:t xml:space="preserve">Does </w:t>
      </w:r>
      <w:r>
        <w:t>the applicant</w:t>
      </w:r>
      <w:r w:rsidRPr="00B21BBE">
        <w:t xml:space="preserve"> have access to an adequate supply of water</w:t>
      </w:r>
      <w:r w:rsidR="00457F0B">
        <w:t xml:space="preserve"> or a long-term contract for purchased water with an entity whose system meets the requirements of 16 TAC § </w:t>
      </w:r>
      <w:r w:rsidR="00457F0B" w:rsidRPr="00B21BBE">
        <w:t>24.102(a)(1)</w:t>
      </w:r>
      <w:r w:rsidR="00457F0B">
        <w:t>(A)</w:t>
      </w:r>
      <w:r w:rsidRPr="00B21BBE">
        <w:t>?  TWC § 13.241(b</w:t>
      </w:r>
      <w:proofErr w:type="gramStart"/>
      <w:r w:rsidRPr="00B21BBE">
        <w:t>)(</w:t>
      </w:r>
      <w:proofErr w:type="gramEnd"/>
      <w:r w:rsidRPr="00B21BBE">
        <w:t>2) and 16 TAC § 24.102(a)(1)</w:t>
      </w:r>
      <w:r w:rsidR="00457F0B">
        <w:t>(B)</w:t>
      </w:r>
      <w:r w:rsidRPr="00B21BBE">
        <w:t>.</w:t>
      </w:r>
    </w:p>
    <w:p w:rsidR="00534EFE" w:rsidRPr="00FF5612" w:rsidRDefault="00534EFE" w:rsidP="00534EFE">
      <w:pPr>
        <w:pStyle w:val="BodyText"/>
        <w:numPr>
          <w:ilvl w:val="0"/>
          <w:numId w:val="11"/>
        </w:numPr>
        <w:spacing w:before="240" w:line="320" w:lineRule="exact"/>
        <w:ind w:hanging="720"/>
      </w:pPr>
      <w:r w:rsidRPr="00FF5612">
        <w:t xml:space="preserve">Would the </w:t>
      </w:r>
      <w:r w:rsidR="00CA3A64">
        <w:t>requested</w:t>
      </w:r>
      <w:r w:rsidRPr="00FF5612">
        <w:t xml:space="preserve"> water service area require construction of a physically separate water system?  If so, has </w:t>
      </w:r>
      <w:r>
        <w:t>the applicant</w:t>
      </w:r>
      <w:r w:rsidRPr="00B21BBE">
        <w:t xml:space="preserve"> </w:t>
      </w:r>
      <w:r w:rsidRPr="00FF5612">
        <w:t xml:space="preserve">proven that regionalization or consolidation with a retail public utility </w:t>
      </w:r>
      <w:r>
        <w:t xml:space="preserve">for water service </w:t>
      </w:r>
      <w:r w:rsidRPr="00FF5612">
        <w:t>is not economically feasible?  TWC § 13.241(d) and 16 TAC § 24.102(b).</w:t>
      </w:r>
    </w:p>
    <w:p w:rsidR="00534EFE" w:rsidRPr="00FF5612" w:rsidRDefault="00534EFE" w:rsidP="00534EFE">
      <w:pPr>
        <w:pStyle w:val="BodyText"/>
        <w:numPr>
          <w:ilvl w:val="0"/>
          <w:numId w:val="11"/>
        </w:numPr>
        <w:spacing w:before="240" w:line="320" w:lineRule="exact"/>
        <w:ind w:hanging="720"/>
      </w:pPr>
      <w:r>
        <w:t>Is</w:t>
      </w:r>
      <w:r w:rsidRPr="00FF5612">
        <w:t xml:space="preserve"> the requested </w:t>
      </w:r>
      <w:r>
        <w:t xml:space="preserve">water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534EFE">
      <w:pPr>
        <w:pStyle w:val="BodyText"/>
        <w:numPr>
          <w:ilvl w:val="0"/>
          <w:numId w:val="11"/>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water </w:t>
      </w:r>
      <w:r w:rsidRPr="00FF5612">
        <w:t>certificate?  In answering this issue, please address the following sub-issues:</w:t>
      </w:r>
    </w:p>
    <w:p w:rsidR="00534EFE" w:rsidRPr="00FF5612" w:rsidRDefault="00534EFE" w:rsidP="00534EFE">
      <w:pPr>
        <w:pStyle w:val="BodyText"/>
        <w:numPr>
          <w:ilvl w:val="1"/>
          <w:numId w:val="11"/>
        </w:numPr>
        <w:spacing w:before="240" w:line="320" w:lineRule="exact"/>
      </w:pPr>
      <w:r>
        <w:t>Is</w:t>
      </w:r>
      <w:r w:rsidRPr="00FF5612">
        <w:t xml:space="preserve"> the </w:t>
      </w:r>
      <w:r w:rsidR="00CA3A64">
        <w:t>requested</w:t>
      </w:r>
      <w:r w:rsidRPr="00FF5612">
        <w:t xml:space="preserve"> </w:t>
      </w:r>
      <w:r>
        <w:t xml:space="preserve">water </w:t>
      </w:r>
      <w:r w:rsidRPr="00FF5612">
        <w:t xml:space="preserve">service area currently receiving adequate </w:t>
      </w:r>
      <w:r>
        <w:t xml:space="preserve">water </w:t>
      </w:r>
      <w:r w:rsidRPr="00FF5612">
        <w:t>service?  TWC § 13.246(c</w:t>
      </w:r>
      <w:proofErr w:type="gramStart"/>
      <w:r w:rsidRPr="00FF5612">
        <w:t>)(</w:t>
      </w:r>
      <w:proofErr w:type="gramEnd"/>
      <w:r w:rsidRPr="00FF5612">
        <w:t>1) and 16 TAC § 24.102(d)(1).</w:t>
      </w:r>
    </w:p>
    <w:p w:rsidR="00534EFE" w:rsidRPr="00FF5612" w:rsidRDefault="00534EFE" w:rsidP="00534EFE">
      <w:pPr>
        <w:pStyle w:val="BodyText"/>
        <w:numPr>
          <w:ilvl w:val="1"/>
          <w:numId w:val="11"/>
        </w:numPr>
        <w:spacing w:before="240" w:line="320" w:lineRule="exact"/>
      </w:pPr>
      <w:r w:rsidRPr="00FF5612">
        <w:t>Do</w:t>
      </w:r>
      <w:r>
        <w:t>es</w:t>
      </w:r>
      <w:r w:rsidRPr="00FF5612">
        <w:t xml:space="preserve"> the </w:t>
      </w:r>
      <w:r w:rsidR="00CA3A64">
        <w:t>requested</w:t>
      </w:r>
      <w:r w:rsidRPr="00FF5612">
        <w:t xml:space="preserve"> </w:t>
      </w:r>
      <w:r>
        <w:t xml:space="preserve">water </w:t>
      </w:r>
      <w:r w:rsidRPr="00FF5612">
        <w:t xml:space="preserve">service area need additional </w:t>
      </w:r>
      <w:r>
        <w:t xml:space="preserve">water </w:t>
      </w:r>
      <w:r w:rsidRPr="00FF5612">
        <w:t xml:space="preserve">service?  </w:t>
      </w:r>
      <w:r>
        <w:t>TWC § </w:t>
      </w:r>
      <w:r w:rsidRPr="00FF5612">
        <w:t>13.246(c</w:t>
      </w:r>
      <w:proofErr w:type="gramStart"/>
      <w:r w:rsidRPr="00FF5612">
        <w:t>)(</w:t>
      </w:r>
      <w:proofErr w:type="gramEnd"/>
      <w:r w:rsidRPr="00FF5612">
        <w:t xml:space="preserve">2) and 16 TAC § 24.102(d)(2).  </w:t>
      </w:r>
    </w:p>
    <w:p w:rsidR="00534EFE" w:rsidRPr="00FF5612" w:rsidRDefault="00534EFE" w:rsidP="00534EFE">
      <w:pPr>
        <w:pStyle w:val="BodyText"/>
        <w:numPr>
          <w:ilvl w:val="2"/>
          <w:numId w:val="11"/>
        </w:numPr>
        <w:spacing w:before="240" w:line="320" w:lineRule="exact"/>
        <w:ind w:left="2174" w:hanging="187"/>
      </w:pPr>
      <w:r w:rsidRPr="00FF5612">
        <w:t xml:space="preserve">Have any landowners, prospective landowners, tenants, or residents requested </w:t>
      </w:r>
      <w:r>
        <w:t xml:space="preserve">water </w:t>
      </w:r>
      <w:r w:rsidRPr="00FF5612">
        <w:t>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economic needs for additional </w:t>
      </w:r>
      <w:r>
        <w:t xml:space="preserve">water </w:t>
      </w:r>
      <w:r w:rsidRPr="00FF5612">
        <w:t>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environmental needs for additional </w:t>
      </w:r>
      <w:r>
        <w:t xml:space="preserve">water </w:t>
      </w:r>
      <w:r w:rsidRPr="00FF5612">
        <w:t xml:space="preserve">service? </w:t>
      </w:r>
    </w:p>
    <w:p w:rsidR="00534EFE" w:rsidRPr="00FF5612" w:rsidRDefault="00534EFE" w:rsidP="00534EFE">
      <w:pPr>
        <w:pStyle w:val="BodyText"/>
        <w:numPr>
          <w:ilvl w:val="2"/>
          <w:numId w:val="11"/>
        </w:numPr>
        <w:spacing w:before="240" w:line="320" w:lineRule="exact"/>
        <w:ind w:left="2174" w:hanging="187"/>
      </w:pPr>
      <w:r w:rsidRPr="00FF5612">
        <w:t xml:space="preserve">Are there written applications or requests for </w:t>
      </w:r>
      <w:r>
        <w:t>water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Are there reports or market studies demonstrating existing or anticipated growth in the area?</w:t>
      </w:r>
    </w:p>
    <w:p w:rsidR="00534EFE" w:rsidRPr="00FF5612" w:rsidRDefault="00534EFE" w:rsidP="00534EFE">
      <w:pPr>
        <w:pStyle w:val="BodyText"/>
        <w:numPr>
          <w:ilvl w:val="1"/>
          <w:numId w:val="11"/>
        </w:numPr>
        <w:spacing w:before="240" w:line="320" w:lineRule="exact"/>
      </w:pPr>
      <w:r w:rsidRPr="00FF5612">
        <w:t xml:space="preserve">What is the effect under TWC § 13.246(c)(3) and 16 TAC § 24.102(d)(3) of granting the requested </w:t>
      </w:r>
      <w:r>
        <w:t xml:space="preserve">water </w:t>
      </w:r>
      <w:r w:rsidRPr="00FF5612">
        <w:t>certificate on</w:t>
      </w:r>
    </w:p>
    <w:p w:rsidR="00534EFE" w:rsidRPr="00FF5612" w:rsidRDefault="00534EFE" w:rsidP="00534EFE">
      <w:pPr>
        <w:pStyle w:val="BodyText"/>
        <w:numPr>
          <w:ilvl w:val="2"/>
          <w:numId w:val="11"/>
        </w:numPr>
        <w:spacing w:before="240" w:line="320" w:lineRule="exact"/>
        <w:ind w:left="2174" w:hanging="187"/>
      </w:pPr>
      <w:r>
        <w:t>the applicant</w:t>
      </w:r>
      <w:r w:rsidRPr="00FF5612">
        <w:t>,</w:t>
      </w:r>
    </w:p>
    <w:p w:rsidR="00534EFE" w:rsidRPr="00FF5612" w:rsidRDefault="00534EFE" w:rsidP="00CA3A64">
      <w:pPr>
        <w:pStyle w:val="BodyText"/>
        <w:numPr>
          <w:ilvl w:val="2"/>
          <w:numId w:val="11"/>
        </w:numPr>
        <w:spacing w:before="240" w:line="320" w:lineRule="exact"/>
        <w:ind w:left="2174" w:hanging="187"/>
      </w:pPr>
      <w:r w:rsidRPr="00FF5612">
        <w:t xml:space="preserve">landowners in the </w:t>
      </w:r>
      <w:r w:rsidR="00CA3A64">
        <w:t>requested</w:t>
      </w:r>
      <w:r w:rsidRPr="00FF5612">
        <w:t xml:space="preserve"> service areas, and</w:t>
      </w:r>
    </w:p>
    <w:p w:rsidR="00534EFE" w:rsidRPr="00FF5612" w:rsidRDefault="00534EFE" w:rsidP="00534EFE">
      <w:pPr>
        <w:pStyle w:val="BodyText"/>
        <w:numPr>
          <w:ilvl w:val="2"/>
          <w:numId w:val="11"/>
        </w:numPr>
        <w:spacing w:before="240" w:line="320" w:lineRule="exact"/>
        <w:ind w:left="2174" w:hanging="187"/>
      </w:pPr>
      <w:proofErr w:type="gramStart"/>
      <w:r w:rsidRPr="00FF5612">
        <w:t>any</w:t>
      </w:r>
      <w:proofErr w:type="gramEnd"/>
      <w:r w:rsidRPr="00FF5612">
        <w:t xml:space="preserve"> retail public utility </w:t>
      </w:r>
      <w:r w:rsidR="00457F0B">
        <w:t>that provides the same service and</w:t>
      </w:r>
      <w:r w:rsidRPr="00B21BBE">
        <w:t xml:space="preserve"> </w:t>
      </w:r>
      <w:r w:rsidRPr="00FF5612">
        <w:t xml:space="preserve">that is already serving </w:t>
      </w:r>
      <w:r w:rsidR="00457F0B">
        <w:t>any area within two miles of the boundary of the requested area</w:t>
      </w:r>
      <w:r w:rsidRPr="00FF5612">
        <w:t>?</w:t>
      </w:r>
    </w:p>
    <w:p w:rsidR="00534EFE" w:rsidRPr="00FF5612" w:rsidRDefault="00534EFE" w:rsidP="00534EFE">
      <w:pPr>
        <w:pStyle w:val="BodyText"/>
        <w:numPr>
          <w:ilvl w:val="1"/>
          <w:numId w:val="11"/>
        </w:numPr>
        <w:spacing w:before="240" w:line="320" w:lineRule="exact"/>
      </w:pPr>
      <w:r w:rsidRPr="00FF5612">
        <w:lastRenderedPageBreak/>
        <w:t xml:space="preserve">Does </w:t>
      </w:r>
      <w:r>
        <w:t>the applicant</w:t>
      </w:r>
      <w:r w:rsidRPr="00B21BBE">
        <w:t xml:space="preserve"> </w:t>
      </w:r>
      <w:r w:rsidRPr="00FF5612">
        <w:t xml:space="preserve">have the ability to provide adequate </w:t>
      </w:r>
      <w:r>
        <w:t xml:space="preserve">water </w:t>
      </w:r>
      <w:r w:rsidRPr="00FF5612">
        <w:t>service, including meeting the standards of the TCEQ</w:t>
      </w:r>
      <w:r w:rsidR="00457F0B">
        <w:t xml:space="preserve"> and the Commission</w:t>
      </w:r>
      <w:r w:rsidRPr="00FF5612">
        <w:t xml:space="preserve">, taking into consideration the current and projected density and land use of the </w:t>
      </w:r>
      <w:r w:rsidR="005C6265">
        <w:t>requested</w:t>
      </w:r>
      <w:r w:rsidRPr="00FF5612">
        <w:t xml:space="preserve"> area?  </w:t>
      </w:r>
      <w:r w:rsidR="005C6265">
        <w:t>TWC § </w:t>
      </w:r>
      <w:r w:rsidRPr="00FF5612">
        <w:t>13.246(c</w:t>
      </w:r>
      <w:proofErr w:type="gramStart"/>
      <w:r w:rsidRPr="00FF5612">
        <w:t>)(</w:t>
      </w:r>
      <w:proofErr w:type="gramEnd"/>
      <w:r w:rsidRPr="00FF5612">
        <w:t>4) and 16 TAC § 24.102(d)(4).</w:t>
      </w:r>
    </w:p>
    <w:p w:rsidR="00534EFE" w:rsidRPr="00FF5612" w:rsidRDefault="00534EFE" w:rsidP="00534EFE">
      <w:pPr>
        <w:pStyle w:val="BodyText"/>
        <w:numPr>
          <w:ilvl w:val="1"/>
          <w:numId w:val="11"/>
        </w:numPr>
        <w:spacing w:before="240" w:line="320" w:lineRule="exact"/>
      </w:pPr>
      <w:r w:rsidRPr="00FF5612">
        <w:t xml:space="preserve">What is the feasibility of obtaining </w:t>
      </w:r>
      <w:r>
        <w:t xml:space="preserve">water </w:t>
      </w:r>
      <w:r w:rsidRPr="00FF5612">
        <w:t>service from an adjacent retail public utility?  TWC § 13.246(c</w:t>
      </w:r>
      <w:proofErr w:type="gramStart"/>
      <w:r w:rsidRPr="00FF5612">
        <w:t>)(</w:t>
      </w:r>
      <w:proofErr w:type="gramEnd"/>
      <w:r w:rsidRPr="00FF5612">
        <w:t>5) and 16 TAC § 24.102(d)(5).</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water </w:t>
      </w:r>
      <w:r w:rsidRPr="00FF5612">
        <w:t>service?  TWC § 13.246(c</w:t>
      </w:r>
      <w:proofErr w:type="gramStart"/>
      <w:r w:rsidRPr="00FF5612">
        <w:t>)(</w:t>
      </w:r>
      <w:proofErr w:type="gramEnd"/>
      <w:r w:rsidRPr="00FF5612">
        <w:t xml:space="preserve">6) and 16 TAC </w:t>
      </w:r>
      <w:r>
        <w:t>§ </w:t>
      </w:r>
      <w:r w:rsidRPr="00FF5612">
        <w:t>24.102(d)(6).</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financially stable including, if applicable, its debt-to-equity ratio?  TWC § 13.246(c</w:t>
      </w:r>
      <w:proofErr w:type="gramStart"/>
      <w:r w:rsidRPr="00FF5612">
        <w:t>)(</w:t>
      </w:r>
      <w:proofErr w:type="gramEnd"/>
      <w:r w:rsidRPr="00FF5612">
        <w:t>6) and 16 TAC § 24.102(d)(6).</w:t>
      </w:r>
    </w:p>
    <w:p w:rsidR="00534EFE" w:rsidRPr="00FF5612" w:rsidRDefault="00534EFE" w:rsidP="00534EFE">
      <w:pPr>
        <w:pStyle w:val="BodyText"/>
        <w:numPr>
          <w:ilvl w:val="1"/>
          <w:numId w:val="11"/>
        </w:numPr>
        <w:spacing w:before="240" w:line="320" w:lineRule="exact"/>
      </w:pPr>
      <w:r w:rsidRPr="00FF5612">
        <w:t xml:space="preserve">How would environmental integrity be affected, if at all, by granting the requested </w:t>
      </w:r>
      <w:r>
        <w:t xml:space="preserve">water </w:t>
      </w:r>
      <w:r w:rsidRPr="00FF5612">
        <w:t>certificate?  TWC § 13.246(c</w:t>
      </w:r>
      <w:proofErr w:type="gramStart"/>
      <w:r w:rsidRPr="00FF5612">
        <w:t>)(</w:t>
      </w:r>
      <w:proofErr w:type="gramEnd"/>
      <w:r w:rsidRPr="00FF5612">
        <w:t>7) and 16 TAC § 24.102(d)(7).</w:t>
      </w:r>
    </w:p>
    <w:p w:rsidR="00534EFE" w:rsidRPr="00FF5612" w:rsidRDefault="00534EFE" w:rsidP="00534EFE">
      <w:pPr>
        <w:pStyle w:val="BodyText"/>
        <w:numPr>
          <w:ilvl w:val="1"/>
          <w:numId w:val="11"/>
        </w:numPr>
        <w:spacing w:before="240" w:line="320" w:lineRule="exact"/>
      </w:pPr>
      <w:r w:rsidRPr="00FF5612">
        <w:t xml:space="preserve">Is it probable that </w:t>
      </w:r>
      <w:r>
        <w:t xml:space="preserve">water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534EFE" w:rsidRPr="00FF5612" w:rsidRDefault="00534EFE" w:rsidP="00534EFE">
      <w:pPr>
        <w:pStyle w:val="BodyText"/>
        <w:numPr>
          <w:ilvl w:val="1"/>
          <w:numId w:val="11"/>
        </w:numPr>
        <w:spacing w:before="240" w:line="320" w:lineRule="exact"/>
      </w:pPr>
      <w:r w:rsidRPr="00FF5612">
        <w:t xml:space="preserve">How would the land in the </w:t>
      </w:r>
      <w:r w:rsidR="00CA3A64">
        <w:t>requested</w:t>
      </w:r>
      <w:r w:rsidRPr="00FF5612">
        <w:t xml:space="preserve"> service area be affected, if at all, by granting the requested </w:t>
      </w:r>
      <w:r w:rsidR="005C6265">
        <w:t>area</w:t>
      </w:r>
      <w:r w:rsidRPr="00FF5612">
        <w:t>? TWC § 13.246(c</w:t>
      </w:r>
      <w:proofErr w:type="gramStart"/>
      <w:r w:rsidRPr="00FF5612">
        <w:t>)(</w:t>
      </w:r>
      <w:proofErr w:type="gramEnd"/>
      <w:r w:rsidRPr="00FF5612">
        <w:t>9) and 16 TAC § 24.102(d)(9).</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Should the Commission require </w:t>
      </w:r>
      <w:r>
        <w:t>the applicant</w:t>
      </w:r>
      <w:r w:rsidRPr="00FF5612">
        <w:t xml:space="preserve">, pursuant to TWC § 13.246(d) and 16 TAC        </w:t>
      </w:r>
      <w:r w:rsidRPr="00FF5612">
        <w:br/>
        <w:t xml:space="preserve">§ 24.102(e), to provide a bond or other financial assurance to ensure that continuous and adequate </w:t>
      </w:r>
      <w:r>
        <w:t xml:space="preserve">water </w:t>
      </w:r>
      <w:r w:rsidRPr="00FF5612">
        <w:t xml:space="preserve">service is provided?                                                                                                            </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If applicable, what were </w:t>
      </w:r>
      <w:r>
        <w:t>the applicant’s</w:t>
      </w:r>
      <w:r w:rsidRPr="00B21BBE">
        <w:t xml:space="preserve"> </w:t>
      </w:r>
      <w:r w:rsidRPr="00FF5612">
        <w:t>efforts to:</w:t>
      </w:r>
    </w:p>
    <w:p w:rsidR="00534EFE" w:rsidRPr="00FF5612" w:rsidRDefault="00534EFE" w:rsidP="00534EFE">
      <w:pPr>
        <w:numPr>
          <w:ilvl w:val="1"/>
          <w:numId w:val="11"/>
        </w:numPr>
        <w:autoSpaceDE w:val="0"/>
        <w:autoSpaceDN w:val="0"/>
        <w:adjustRightInd w:val="0"/>
        <w:snapToGrid w:val="0"/>
        <w:spacing w:before="240" w:line="320" w:lineRule="exact"/>
        <w:jc w:val="both"/>
      </w:pPr>
      <w:r w:rsidRPr="00FF5612">
        <w:t xml:space="preserve">extend </w:t>
      </w:r>
      <w:r>
        <w:t xml:space="preserve">water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534EFE" w:rsidRPr="00FF5612" w:rsidRDefault="00534EFE" w:rsidP="00534EFE">
      <w:pPr>
        <w:numPr>
          <w:ilvl w:val="1"/>
          <w:numId w:val="11"/>
        </w:numPr>
        <w:autoSpaceDE w:val="0"/>
        <w:autoSpaceDN w:val="0"/>
        <w:adjustRightInd w:val="0"/>
        <w:snapToGrid w:val="0"/>
        <w:spacing w:before="240" w:line="320" w:lineRule="exact"/>
        <w:jc w:val="both"/>
      </w:pPr>
      <w:proofErr w:type="gramStart"/>
      <w:r w:rsidRPr="00FF5612">
        <w:t>enforce</w:t>
      </w:r>
      <w:proofErr w:type="gramEnd"/>
      <w:r w:rsidRPr="00FF5612">
        <w:t xml:space="preserve"> rules adopted under TWC § 16.343, regarding minimum standards for safe and sanitary water supply?  TWC § 13.246(e).</w:t>
      </w:r>
    </w:p>
    <w:p w:rsidR="00534EFE" w:rsidRPr="00A815E5" w:rsidRDefault="00534EFE" w:rsidP="00534EFE">
      <w:pPr>
        <w:pStyle w:val="BodyText"/>
        <w:spacing w:before="360" w:line="320" w:lineRule="exact"/>
        <w:rPr>
          <w:b/>
          <w:i/>
        </w:rPr>
      </w:pPr>
      <w:r>
        <w:rPr>
          <w:b/>
          <w:i/>
        </w:rPr>
        <w:t>Sewer</w:t>
      </w:r>
      <w:r w:rsidRPr="00A815E5">
        <w:rPr>
          <w:b/>
          <w:i/>
        </w:rPr>
        <w:t xml:space="preserve"> service</w:t>
      </w:r>
    </w:p>
    <w:p w:rsidR="008F6A53" w:rsidRDefault="008F6A53" w:rsidP="008F6A53">
      <w:pPr>
        <w:numPr>
          <w:ilvl w:val="0"/>
          <w:numId w:val="11"/>
        </w:numPr>
        <w:autoSpaceDE w:val="0"/>
        <w:autoSpaceDN w:val="0"/>
        <w:adjustRightInd w:val="0"/>
        <w:snapToGrid w:val="0"/>
        <w:spacing w:before="120" w:line="320" w:lineRule="exact"/>
        <w:ind w:hanging="720"/>
        <w:jc w:val="both"/>
      </w:pPr>
      <w:r>
        <w:t>Does the applicant’s requested sewer service area overlap with the certificated service area of other entities?  If so, what specific areas will overlap?  Has the applicant received appropriate consent to provide sewer service within the entities’ service boundaries?</w:t>
      </w:r>
    </w:p>
    <w:p w:rsidR="00534EFE" w:rsidRPr="00B21BBE" w:rsidRDefault="00534EFE" w:rsidP="00534EFE">
      <w:pPr>
        <w:numPr>
          <w:ilvl w:val="0"/>
          <w:numId w:val="11"/>
        </w:numPr>
        <w:autoSpaceDE w:val="0"/>
        <w:autoSpaceDN w:val="0"/>
        <w:adjustRightInd w:val="0"/>
        <w:snapToGrid w:val="0"/>
        <w:spacing w:before="120" w:line="320" w:lineRule="exact"/>
        <w:ind w:hanging="720"/>
        <w:jc w:val="both"/>
      </w:pPr>
      <w:r w:rsidRPr="00B21BBE">
        <w:lastRenderedPageBreak/>
        <w:t xml:space="preserve">What modifications, if any, must be made to </w:t>
      </w:r>
      <w:r>
        <w:t>the applicant’s</w:t>
      </w:r>
      <w:r w:rsidRPr="00B21BBE">
        <w:t xml:space="preserve"> </w:t>
      </w:r>
      <w:r w:rsidR="005C6265">
        <w:t>requested</w:t>
      </w:r>
      <w:r w:rsidRPr="00B21BBE">
        <w:t xml:space="preserve"> </w:t>
      </w:r>
      <w:r>
        <w:t xml:space="preserve">sewer </w:t>
      </w:r>
      <w:r w:rsidRPr="00B21BBE">
        <w:t xml:space="preserve">service area to reflect land removed from the </w:t>
      </w:r>
      <w:r w:rsidR="005C6265">
        <w:t>requested</w:t>
      </w:r>
      <w:r w:rsidRPr="00B21BBE">
        <w:t xml:space="preserve"> service area because of a qualified landowner’s election to exclude some or all of the landowner’s property pursuant to TWC §§ 13.2451(b) and 13.246(h) and 16 TAC § 24.102(h)?</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534EFE" w:rsidRPr="00B21BBE" w:rsidRDefault="00F42148" w:rsidP="00601D8A">
      <w:pPr>
        <w:pStyle w:val="BodyText"/>
        <w:numPr>
          <w:ilvl w:val="0"/>
          <w:numId w:val="11"/>
        </w:numPr>
        <w:spacing w:before="240" w:line="320" w:lineRule="exact"/>
        <w:ind w:hanging="720"/>
      </w:pPr>
      <w:r w:rsidRPr="00B21BBE">
        <w:t xml:space="preserve">Does </w:t>
      </w:r>
      <w:r>
        <w:t>the applicant</w:t>
      </w:r>
      <w:r w:rsidRPr="00B21BBE">
        <w:t xml:space="preserve"> possess a TCEQ-approved system that is capable of </w:t>
      </w:r>
      <w:r w:rsidR="00534EFE">
        <w:t>meeting TCEQ’s design criteria for sewer treatment plants</w:t>
      </w:r>
      <w:r>
        <w:t>, TCEQ rules,</w:t>
      </w:r>
      <w:r w:rsidR="00534EFE">
        <w:t xml:space="preserve"> and the Texas Water Code?  TWC § 13.241(c)</w:t>
      </w:r>
      <w:r>
        <w:t xml:space="preserve"> and 16 TAC § 24.102(a</w:t>
      </w:r>
      <w:proofErr w:type="gramStart"/>
      <w:r>
        <w:t>)(</w:t>
      </w:r>
      <w:proofErr w:type="gramEnd"/>
      <w:r>
        <w:t>2)(A)</w:t>
      </w:r>
      <w:r w:rsidR="00534EFE" w:rsidRPr="00B21BBE">
        <w:t>.</w:t>
      </w:r>
    </w:p>
    <w:p w:rsidR="00F42148" w:rsidRDefault="00F42148" w:rsidP="00F42148">
      <w:pPr>
        <w:pStyle w:val="BodyText"/>
        <w:numPr>
          <w:ilvl w:val="0"/>
          <w:numId w:val="11"/>
        </w:numPr>
        <w:spacing w:before="240" w:line="320" w:lineRule="exact"/>
        <w:ind w:hanging="720"/>
      </w:pPr>
      <w:r w:rsidRPr="00B21BBE">
        <w:t xml:space="preserve">Does </w:t>
      </w:r>
      <w:r>
        <w:t>the applicant</w:t>
      </w:r>
      <w:r w:rsidRPr="00B21BBE">
        <w:t xml:space="preserve"> have access to </w:t>
      </w:r>
      <w:r>
        <w:t>sewer treatment and/or capacity or a long-term contract for purchased sewer treatment and/or capacity with an entity whose system meets the requirements of 16 TAC § 24.102(a)(2)(A)</w:t>
      </w:r>
      <w:r w:rsidRPr="00B21BBE">
        <w:t>?  TWC § 13.241(b</w:t>
      </w:r>
      <w:proofErr w:type="gramStart"/>
      <w:r w:rsidRPr="00B21BBE">
        <w:t>)(</w:t>
      </w:r>
      <w:proofErr w:type="gramEnd"/>
      <w:r w:rsidRPr="00B21BBE">
        <w:t xml:space="preserve">2) and 16 TAC </w:t>
      </w:r>
      <w:r>
        <w:t>§ </w:t>
      </w:r>
      <w:r w:rsidRPr="00B21BBE">
        <w:t>24.102(a)(</w:t>
      </w:r>
      <w:r>
        <w:t>2</w:t>
      </w:r>
      <w:r w:rsidRPr="00B21BBE">
        <w:t>)</w:t>
      </w:r>
      <w:r>
        <w:t>(B)</w:t>
      </w:r>
      <w:r w:rsidRPr="00B21BBE">
        <w:t>.</w:t>
      </w:r>
    </w:p>
    <w:p w:rsidR="00534EFE" w:rsidRPr="00FF5612" w:rsidRDefault="00534EFE" w:rsidP="00534EFE">
      <w:pPr>
        <w:pStyle w:val="BodyText"/>
        <w:numPr>
          <w:ilvl w:val="0"/>
          <w:numId w:val="11"/>
        </w:numPr>
        <w:spacing w:before="240" w:line="320" w:lineRule="exact"/>
        <w:ind w:hanging="720"/>
      </w:pPr>
      <w:r w:rsidRPr="00FF5612">
        <w:t xml:space="preserve">Would the </w:t>
      </w:r>
      <w:r w:rsidR="00CA3A64">
        <w:t>requested</w:t>
      </w:r>
      <w:r w:rsidRPr="00FF5612">
        <w:t xml:space="preserve"> </w:t>
      </w:r>
      <w:r>
        <w:t>sewer</w:t>
      </w:r>
      <w:r w:rsidRPr="00FF5612">
        <w:t xml:space="preserve"> service area require construction of a physically separate </w:t>
      </w:r>
      <w:r>
        <w:t>sewer</w:t>
      </w:r>
      <w:r w:rsidRPr="00FF5612">
        <w:t xml:space="preserve"> system?  If so, has </w:t>
      </w:r>
      <w:r>
        <w:t>the applicant</w:t>
      </w:r>
      <w:r w:rsidRPr="00B21BBE">
        <w:t xml:space="preserve"> </w:t>
      </w:r>
      <w:r w:rsidRPr="00FF5612">
        <w:t xml:space="preserve">proven that regionalization or consolidation with a retail public utility </w:t>
      </w:r>
      <w:r>
        <w:t xml:space="preserve">for sewer service </w:t>
      </w:r>
      <w:r w:rsidRPr="00FF5612">
        <w:t>is not economically feasible?  TWC § 13.241(d) and 16 TAC § 24.102(b).</w:t>
      </w:r>
    </w:p>
    <w:p w:rsidR="00534EFE" w:rsidRPr="00FF5612" w:rsidRDefault="00534EFE" w:rsidP="00534EFE">
      <w:pPr>
        <w:pStyle w:val="BodyText"/>
        <w:numPr>
          <w:ilvl w:val="0"/>
          <w:numId w:val="11"/>
        </w:numPr>
        <w:spacing w:before="240" w:line="320" w:lineRule="exact"/>
        <w:ind w:hanging="720"/>
      </w:pPr>
      <w:r>
        <w:t>Is</w:t>
      </w:r>
      <w:r w:rsidRPr="00FF5612">
        <w:t xml:space="preserve"> the requested </w:t>
      </w:r>
      <w:r>
        <w:t xml:space="preserve">sewer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534EFE">
      <w:pPr>
        <w:pStyle w:val="BodyText"/>
        <w:numPr>
          <w:ilvl w:val="0"/>
          <w:numId w:val="11"/>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sewer </w:t>
      </w:r>
      <w:r w:rsidRPr="00FF5612">
        <w:t>certificate?  In answering this issue, please address the following sub-issues:</w:t>
      </w:r>
    </w:p>
    <w:p w:rsidR="00534EFE" w:rsidRPr="00FF5612" w:rsidRDefault="00534EFE" w:rsidP="00534EFE">
      <w:pPr>
        <w:pStyle w:val="BodyText"/>
        <w:numPr>
          <w:ilvl w:val="1"/>
          <w:numId w:val="11"/>
        </w:numPr>
        <w:spacing w:before="240" w:line="320" w:lineRule="exact"/>
      </w:pPr>
      <w:r>
        <w:t>Is</w:t>
      </w:r>
      <w:r w:rsidRPr="00FF5612">
        <w:t xml:space="preserve"> the </w:t>
      </w:r>
      <w:r w:rsidR="00F42148">
        <w:t>requested</w:t>
      </w:r>
      <w:r w:rsidRPr="00FF5612">
        <w:t xml:space="preserve"> </w:t>
      </w:r>
      <w:r>
        <w:t xml:space="preserve">sewer </w:t>
      </w:r>
      <w:r w:rsidRPr="00FF5612">
        <w:t xml:space="preserve">service area currently receiving adequate </w:t>
      </w:r>
      <w:r>
        <w:t xml:space="preserve">sewer </w:t>
      </w:r>
      <w:r w:rsidRPr="00FF5612">
        <w:t>service?  TWC § 13.246(c</w:t>
      </w:r>
      <w:proofErr w:type="gramStart"/>
      <w:r w:rsidRPr="00FF5612">
        <w:t>)(</w:t>
      </w:r>
      <w:proofErr w:type="gramEnd"/>
      <w:r w:rsidRPr="00FF5612">
        <w:t>1) and 16 TAC § 24.102(d)(1).</w:t>
      </w:r>
    </w:p>
    <w:p w:rsidR="00534EFE" w:rsidRPr="00FF5612" w:rsidRDefault="00534EFE" w:rsidP="00534EFE">
      <w:pPr>
        <w:pStyle w:val="BodyText"/>
        <w:numPr>
          <w:ilvl w:val="1"/>
          <w:numId w:val="11"/>
        </w:numPr>
        <w:spacing w:before="240" w:line="320" w:lineRule="exact"/>
      </w:pPr>
      <w:r w:rsidRPr="00FF5612">
        <w:t>Do</w:t>
      </w:r>
      <w:r>
        <w:t>es</w:t>
      </w:r>
      <w:r w:rsidRPr="00FF5612">
        <w:t xml:space="preserve"> the </w:t>
      </w:r>
      <w:r w:rsidR="00F42148">
        <w:t>requested</w:t>
      </w:r>
      <w:r w:rsidRPr="00FF5612">
        <w:t xml:space="preserve"> </w:t>
      </w:r>
      <w:r>
        <w:t xml:space="preserve">sewer </w:t>
      </w:r>
      <w:r w:rsidRPr="00FF5612">
        <w:t xml:space="preserve">service area need additional </w:t>
      </w:r>
      <w:r>
        <w:t xml:space="preserve">sewer </w:t>
      </w:r>
      <w:r w:rsidRPr="00FF5612">
        <w:t xml:space="preserve">service?  </w:t>
      </w:r>
      <w:r>
        <w:t>TWC </w:t>
      </w:r>
      <w:r w:rsidRPr="00FF5612">
        <w:t>§</w:t>
      </w:r>
      <w:r>
        <w:t> </w:t>
      </w:r>
      <w:r w:rsidRPr="00FF5612">
        <w:t>13.246(c</w:t>
      </w:r>
      <w:proofErr w:type="gramStart"/>
      <w:r w:rsidRPr="00FF5612">
        <w:t>)(</w:t>
      </w:r>
      <w:proofErr w:type="gramEnd"/>
      <w:r w:rsidRPr="00FF5612">
        <w:t xml:space="preserve">2) and 16 TAC § 24.102(d)(2).  </w:t>
      </w:r>
    </w:p>
    <w:p w:rsidR="00534EFE" w:rsidRPr="00FF5612" w:rsidRDefault="00534EFE" w:rsidP="00534EFE">
      <w:pPr>
        <w:pStyle w:val="BodyText"/>
        <w:numPr>
          <w:ilvl w:val="2"/>
          <w:numId w:val="11"/>
        </w:numPr>
        <w:spacing w:before="240" w:line="320" w:lineRule="exact"/>
        <w:ind w:left="2174" w:hanging="187"/>
      </w:pPr>
      <w:r w:rsidRPr="00FF5612">
        <w:t xml:space="preserve">Have any landowners, prospective landowners, tenants, or residents requested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economic needs for additional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environmental needs for additional </w:t>
      </w:r>
      <w:r>
        <w:t>sewer</w:t>
      </w:r>
      <w:r w:rsidRPr="00FF5612">
        <w:t xml:space="preserve"> service? </w:t>
      </w:r>
    </w:p>
    <w:p w:rsidR="00534EFE" w:rsidRPr="00FF5612" w:rsidRDefault="00534EFE" w:rsidP="00534EFE">
      <w:pPr>
        <w:pStyle w:val="BodyText"/>
        <w:numPr>
          <w:ilvl w:val="2"/>
          <w:numId w:val="11"/>
        </w:numPr>
        <w:spacing w:before="240" w:line="320" w:lineRule="exact"/>
        <w:ind w:left="2174" w:hanging="187"/>
      </w:pPr>
      <w:r w:rsidRPr="00FF5612">
        <w:lastRenderedPageBreak/>
        <w:t xml:space="preserve">Are there written applications or requests for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Are there reports or market studies demonstrating existing or anticipated growth in the area?</w:t>
      </w:r>
    </w:p>
    <w:p w:rsidR="00534EFE" w:rsidRPr="00FF5612" w:rsidRDefault="00534EFE" w:rsidP="00534EFE">
      <w:pPr>
        <w:pStyle w:val="BodyText"/>
        <w:numPr>
          <w:ilvl w:val="1"/>
          <w:numId w:val="11"/>
        </w:numPr>
        <w:spacing w:before="240" w:line="320" w:lineRule="exact"/>
      </w:pPr>
      <w:r w:rsidRPr="00FF5612">
        <w:t xml:space="preserve">What is the effect, under TWC § 13.246(c)(3) and 16 TAC § 24.102(d)(3) of granting the requested </w:t>
      </w:r>
      <w:r>
        <w:t xml:space="preserve">sewer </w:t>
      </w:r>
      <w:r w:rsidRPr="00FF5612">
        <w:t>certificate on</w:t>
      </w:r>
    </w:p>
    <w:p w:rsidR="00534EFE" w:rsidRPr="00FF5612" w:rsidRDefault="00534EFE" w:rsidP="00534EFE">
      <w:pPr>
        <w:pStyle w:val="BodyText"/>
        <w:numPr>
          <w:ilvl w:val="2"/>
          <w:numId w:val="11"/>
        </w:numPr>
        <w:spacing w:before="240" w:line="320" w:lineRule="exact"/>
        <w:ind w:left="2174" w:hanging="187"/>
      </w:pPr>
      <w:r>
        <w:t>the applicant</w:t>
      </w:r>
      <w:r w:rsidRPr="00FF5612">
        <w:t>,</w:t>
      </w:r>
    </w:p>
    <w:p w:rsidR="00534EFE" w:rsidRPr="00FF5612" w:rsidRDefault="00534EFE" w:rsidP="00534EFE">
      <w:pPr>
        <w:pStyle w:val="BodyText"/>
        <w:numPr>
          <w:ilvl w:val="2"/>
          <w:numId w:val="11"/>
        </w:numPr>
        <w:spacing w:before="240" w:line="320" w:lineRule="exact"/>
        <w:ind w:left="2174" w:hanging="187"/>
      </w:pPr>
      <w:r w:rsidRPr="00FF5612">
        <w:t xml:space="preserve">landowners in the </w:t>
      </w:r>
      <w:r w:rsidR="00CA3A64">
        <w:t>requested</w:t>
      </w:r>
      <w:r w:rsidRPr="00FF5612">
        <w:t xml:space="preserve"> service areas, and</w:t>
      </w:r>
    </w:p>
    <w:p w:rsidR="00534EFE" w:rsidRPr="00FF5612" w:rsidRDefault="00534EFE" w:rsidP="00534EFE">
      <w:pPr>
        <w:pStyle w:val="BodyText"/>
        <w:numPr>
          <w:ilvl w:val="2"/>
          <w:numId w:val="11"/>
        </w:numPr>
        <w:spacing w:before="240" w:line="320" w:lineRule="exact"/>
        <w:ind w:left="2174" w:hanging="187"/>
      </w:pPr>
      <w:proofErr w:type="gramStart"/>
      <w:r w:rsidRPr="00FF5612">
        <w:t>any</w:t>
      </w:r>
      <w:proofErr w:type="gramEnd"/>
      <w:r w:rsidRPr="00FF5612">
        <w:t xml:space="preserve"> retail public utility </w:t>
      </w:r>
      <w:r w:rsidR="00F42148">
        <w:t>that provides the same service and that is already serving any area within two miles of the boundary of the requested area</w:t>
      </w:r>
      <w:r w:rsidRPr="00FF5612">
        <w:t>?</w:t>
      </w:r>
    </w:p>
    <w:p w:rsidR="00534EFE" w:rsidRPr="00FF5612" w:rsidRDefault="00534EFE" w:rsidP="00534EFE">
      <w:pPr>
        <w:pStyle w:val="BodyText"/>
        <w:numPr>
          <w:ilvl w:val="1"/>
          <w:numId w:val="11"/>
        </w:numPr>
        <w:spacing w:before="240" w:line="320" w:lineRule="exact"/>
      </w:pPr>
      <w:r w:rsidRPr="00FF5612">
        <w:t xml:space="preserve">Does </w:t>
      </w:r>
      <w:r>
        <w:t>the applicant</w:t>
      </w:r>
      <w:r w:rsidRPr="00B21BBE">
        <w:t xml:space="preserve"> </w:t>
      </w:r>
      <w:r w:rsidRPr="00FF5612">
        <w:t xml:space="preserve">have the ability to provide adequate </w:t>
      </w:r>
      <w:r>
        <w:t xml:space="preserve">sewer </w:t>
      </w:r>
      <w:r w:rsidRPr="00FF5612">
        <w:t xml:space="preserve">service, including meeting the standards of the TCEQ, taking into consideration the current and projected density and land use of the </w:t>
      </w:r>
      <w:r w:rsidR="00F42148">
        <w:t>requested</w:t>
      </w:r>
      <w:r w:rsidRPr="00FF5612">
        <w:t xml:space="preserve"> area?  TWC § 13.246(c</w:t>
      </w:r>
      <w:proofErr w:type="gramStart"/>
      <w:r w:rsidRPr="00FF5612">
        <w:t>)(</w:t>
      </w:r>
      <w:proofErr w:type="gramEnd"/>
      <w:r w:rsidRPr="00FF5612">
        <w:t>4) and 16 TAC § 24.102(d)(4).</w:t>
      </w:r>
    </w:p>
    <w:p w:rsidR="00534EFE" w:rsidRPr="00FF5612" w:rsidRDefault="00534EFE" w:rsidP="00534EFE">
      <w:pPr>
        <w:pStyle w:val="BodyText"/>
        <w:numPr>
          <w:ilvl w:val="1"/>
          <w:numId w:val="11"/>
        </w:numPr>
        <w:spacing w:before="240" w:line="320" w:lineRule="exact"/>
      </w:pPr>
      <w:r w:rsidRPr="00FF5612">
        <w:t xml:space="preserve">What is the feasibility of obtaining </w:t>
      </w:r>
      <w:r>
        <w:t xml:space="preserve">sewer </w:t>
      </w:r>
      <w:r w:rsidRPr="00FF5612">
        <w:t>service from an adjacent retail public utility?  TWC § 13.246(c</w:t>
      </w:r>
      <w:proofErr w:type="gramStart"/>
      <w:r w:rsidRPr="00FF5612">
        <w:t>)(</w:t>
      </w:r>
      <w:proofErr w:type="gramEnd"/>
      <w:r w:rsidRPr="00FF5612">
        <w:t>5) and 16 TAC § 24.102(d)(5).</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sewer </w:t>
      </w:r>
      <w:r w:rsidRPr="00FF5612">
        <w:t xml:space="preserve">service?  </w:t>
      </w:r>
      <w:r>
        <w:t>TWC § 13.246(c</w:t>
      </w:r>
      <w:proofErr w:type="gramStart"/>
      <w:r>
        <w:t>)(</w:t>
      </w:r>
      <w:proofErr w:type="gramEnd"/>
      <w:r>
        <w:t>6) and 16 TAC § </w:t>
      </w:r>
      <w:r w:rsidRPr="00FF5612">
        <w:t>24.102(d)(6).</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financially stable including, if applicable, its debt-to-equity ratio?  TWC § 13.246(c</w:t>
      </w:r>
      <w:proofErr w:type="gramStart"/>
      <w:r w:rsidRPr="00FF5612">
        <w:t>)(</w:t>
      </w:r>
      <w:proofErr w:type="gramEnd"/>
      <w:r w:rsidRPr="00FF5612">
        <w:t>6) and 16 TAC § 24.102(d)(6).</w:t>
      </w:r>
    </w:p>
    <w:p w:rsidR="00534EFE" w:rsidRPr="00FF5612" w:rsidRDefault="00534EFE" w:rsidP="00534EFE">
      <w:pPr>
        <w:pStyle w:val="BodyText"/>
        <w:numPr>
          <w:ilvl w:val="1"/>
          <w:numId w:val="11"/>
        </w:numPr>
        <w:spacing w:before="240" w:line="320" w:lineRule="exact"/>
      </w:pPr>
      <w:r w:rsidRPr="00FF5612">
        <w:t xml:space="preserve">How would environmental integrity be affected, if at all, by granting the requested </w:t>
      </w:r>
      <w:r>
        <w:t xml:space="preserve">sewer </w:t>
      </w:r>
      <w:r w:rsidRPr="00FF5612">
        <w:t>certificate?  TWC § 13.246(c</w:t>
      </w:r>
      <w:proofErr w:type="gramStart"/>
      <w:r w:rsidRPr="00FF5612">
        <w:t>)(</w:t>
      </w:r>
      <w:proofErr w:type="gramEnd"/>
      <w:r w:rsidRPr="00FF5612">
        <w:t>7) and 16 TAC § 24.102(d)(7).</w:t>
      </w:r>
    </w:p>
    <w:p w:rsidR="00534EFE" w:rsidRPr="00FF5612" w:rsidRDefault="00534EFE" w:rsidP="00534EFE">
      <w:pPr>
        <w:pStyle w:val="BodyText"/>
        <w:numPr>
          <w:ilvl w:val="1"/>
          <w:numId w:val="11"/>
        </w:numPr>
        <w:spacing w:before="240" w:line="320" w:lineRule="exact"/>
      </w:pPr>
      <w:r w:rsidRPr="00FF5612">
        <w:t xml:space="preserve">Is it probable that </w:t>
      </w:r>
      <w:r>
        <w:t xml:space="preserve">sewer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534EFE" w:rsidRPr="00FF5612" w:rsidRDefault="00534EFE" w:rsidP="00534EFE">
      <w:pPr>
        <w:pStyle w:val="BodyText"/>
        <w:numPr>
          <w:ilvl w:val="1"/>
          <w:numId w:val="11"/>
        </w:numPr>
        <w:spacing w:before="240" w:line="320" w:lineRule="exact"/>
      </w:pPr>
      <w:r w:rsidRPr="00FF5612">
        <w:t xml:space="preserve">How would the land in the </w:t>
      </w:r>
      <w:r w:rsidR="00F42148">
        <w:t>requested</w:t>
      </w:r>
      <w:r w:rsidRPr="00FF5612">
        <w:t xml:space="preserve"> area be affected, if at all, by granting the requested certificate? TWC § 13.246(c</w:t>
      </w:r>
      <w:proofErr w:type="gramStart"/>
      <w:r w:rsidRPr="00FF5612">
        <w:t>)(</w:t>
      </w:r>
      <w:proofErr w:type="gramEnd"/>
      <w:r w:rsidRPr="00FF5612">
        <w:t>9) and 16 TAC § 24.102(d)(9).</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lastRenderedPageBreak/>
        <w:t xml:space="preserve">Should the Commission require </w:t>
      </w:r>
      <w:r>
        <w:t>the applicant</w:t>
      </w:r>
      <w:r w:rsidRPr="00FF5612">
        <w:t xml:space="preserve">, pursuant to TWC § 13.246(d) and 16 TAC        </w:t>
      </w:r>
      <w:r w:rsidRPr="00FF5612">
        <w:br/>
        <w:t xml:space="preserve">§ 24.102(e), to provide a bond or other financial assurance to ensure that continuous and adequate </w:t>
      </w:r>
      <w:r>
        <w:t xml:space="preserve">sewer </w:t>
      </w:r>
      <w:r w:rsidRPr="00FF5612">
        <w:t xml:space="preserve">service is provided?                                                                                                            </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If applicable, what were </w:t>
      </w:r>
      <w:r>
        <w:t>the applicant’s</w:t>
      </w:r>
      <w:r w:rsidRPr="00B21BBE">
        <w:t xml:space="preserve"> </w:t>
      </w:r>
      <w:r w:rsidRPr="00FF5612">
        <w:t>efforts to:</w:t>
      </w:r>
    </w:p>
    <w:p w:rsidR="00534EFE" w:rsidRPr="00FF5612" w:rsidRDefault="00534EFE" w:rsidP="00534EFE">
      <w:pPr>
        <w:numPr>
          <w:ilvl w:val="1"/>
          <w:numId w:val="11"/>
        </w:numPr>
        <w:autoSpaceDE w:val="0"/>
        <w:autoSpaceDN w:val="0"/>
        <w:adjustRightInd w:val="0"/>
        <w:snapToGrid w:val="0"/>
        <w:spacing w:before="240" w:line="320" w:lineRule="exact"/>
        <w:jc w:val="both"/>
      </w:pPr>
      <w:r w:rsidRPr="00FF5612">
        <w:t xml:space="preserve">extend </w:t>
      </w:r>
      <w:r>
        <w:t xml:space="preserve">sewer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534EFE" w:rsidRPr="00FF5612" w:rsidRDefault="00534EFE" w:rsidP="00534EFE">
      <w:pPr>
        <w:numPr>
          <w:ilvl w:val="1"/>
          <w:numId w:val="11"/>
        </w:numPr>
        <w:autoSpaceDE w:val="0"/>
        <w:autoSpaceDN w:val="0"/>
        <w:adjustRightInd w:val="0"/>
        <w:snapToGrid w:val="0"/>
        <w:spacing w:before="240" w:line="320" w:lineRule="exact"/>
        <w:jc w:val="both"/>
      </w:pPr>
      <w:proofErr w:type="gramStart"/>
      <w:r w:rsidRPr="00FF5612">
        <w:t>enforce</w:t>
      </w:r>
      <w:proofErr w:type="gramEnd"/>
      <w:r w:rsidRPr="00FF5612">
        <w:t xml:space="preserve"> rules adopted under TWC § 16.343, regarding minimum standards for safe and sanitary water supply?  TWC § 13.246(e).</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3230FF">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FB7D53">
      <w:pPr>
        <w:pStyle w:val="Heading1"/>
        <w:keepLines w:val="0"/>
        <w:tabs>
          <w:tab w:val="clear" w:pos="360"/>
        </w:tabs>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9726EF" w:rsidRDefault="009726EF">
      <w:pPr>
        <w:spacing w:after="160" w:line="259" w:lineRule="auto"/>
      </w:pPr>
      <w:r>
        <w:br w:type="page"/>
      </w:r>
    </w:p>
    <w:p w:rsidR="00160DCD" w:rsidRDefault="00160DCD" w:rsidP="00160DCD"/>
    <w:p w:rsidR="00160DCD" w:rsidRDefault="00160DCD" w:rsidP="00160DCD">
      <w:pPr>
        <w:pStyle w:val="Dateline"/>
      </w:pPr>
      <w:r>
        <w:t xml:space="preserve">Signed at Austin, Texas the ______ day of </w:t>
      </w:r>
      <w:r w:rsidR="003230FF">
        <w:t>March</w:t>
      </w:r>
      <w:r>
        <w:t xml:space="preserve"> 201</w:t>
      </w:r>
      <w:r w:rsidR="003E05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662D5" w:rsidP="0062202F">
      <w:pPr>
        <w:pStyle w:val="EndMatter"/>
      </w:pPr>
      <w:r>
        <w:fldChar w:fldCharType="begin"/>
      </w:r>
      <w:r>
        <w:instrText xml:space="preserve"> FILENAME  \* Lower \p  \* MERGEFORMAT </w:instrText>
      </w:r>
      <w:r>
        <w:fldChar w:fldCharType="separate"/>
      </w:r>
      <w:r w:rsidR="00A23D80">
        <w:rPr>
          <w:noProof/>
        </w:rPr>
        <w:t>q:\cadm\orders\prelim\46000\46336 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5" w:rsidRDefault="00EC79B5" w:rsidP="00D03394">
      <w:r>
        <w:separator/>
      </w:r>
    </w:p>
  </w:endnote>
  <w:endnote w:type="continuationSeparator" w:id="0">
    <w:p w:rsidR="00EC79B5" w:rsidRDefault="00EC79B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5" w:rsidRDefault="00EC79B5" w:rsidP="00D03394">
      <w:r>
        <w:separator/>
      </w:r>
    </w:p>
  </w:footnote>
  <w:footnote w:type="continuationSeparator" w:id="0">
    <w:p w:rsidR="00EC79B5" w:rsidRDefault="00EC79B5" w:rsidP="00D03394">
      <w:r>
        <w:continuationSeparator/>
      </w:r>
    </w:p>
  </w:footnote>
  <w:footnote w:id="1">
    <w:p w:rsidR="0006208D" w:rsidRDefault="0006208D">
      <w:pPr>
        <w:pStyle w:val="FootnoteText"/>
      </w:pPr>
      <w:r>
        <w:rPr>
          <w:rStyle w:val="FootnoteReference"/>
        </w:rPr>
        <w:footnoteRef/>
      </w:r>
      <w:r>
        <w:t xml:space="preserve"> </w:t>
      </w:r>
      <w:r w:rsidR="00667225">
        <w:t xml:space="preserve"> </w:t>
      </w:r>
      <w:r>
        <w:t>Application at Appendix B.</w:t>
      </w:r>
    </w:p>
  </w:footnote>
  <w:footnote w:id="2">
    <w:p w:rsidR="0006208D" w:rsidRDefault="0006208D">
      <w:pPr>
        <w:pStyle w:val="FootnoteText"/>
      </w:pPr>
      <w:r>
        <w:rPr>
          <w:rStyle w:val="FootnoteReference"/>
        </w:rPr>
        <w:footnoteRef/>
      </w:r>
      <w:r w:rsidR="00667225">
        <w:t xml:space="preserve"> </w:t>
      </w:r>
      <w:r>
        <w:t xml:space="preserve"> Staff’s Recommendation of Administrative Completeness (Oct. 3, 2016).</w:t>
      </w:r>
    </w:p>
  </w:footnote>
  <w:footnote w:id="3">
    <w:p w:rsidR="00667225" w:rsidRDefault="00667225">
      <w:pPr>
        <w:pStyle w:val="FootnoteText"/>
      </w:pPr>
      <w:r>
        <w:rPr>
          <w:rStyle w:val="FootnoteReference"/>
        </w:rPr>
        <w:footnoteRef/>
      </w:r>
      <w:r>
        <w:t xml:space="preserve">  </w:t>
      </w:r>
      <w:proofErr w:type="spellStart"/>
      <w:r>
        <w:t>Quadvest</w:t>
      </w:r>
      <w:proofErr w:type="spellEnd"/>
      <w:r>
        <w:t xml:space="preserve"> L.P.’s Motion to Intervene and Request for a Hearing (Jan. 6, 2017).</w:t>
      </w:r>
    </w:p>
  </w:footnote>
  <w:footnote w:id="4">
    <w:p w:rsidR="00667225" w:rsidRDefault="00667225">
      <w:pPr>
        <w:pStyle w:val="FootnoteText"/>
      </w:pPr>
      <w:r>
        <w:rPr>
          <w:rStyle w:val="FootnoteReference"/>
        </w:rPr>
        <w:footnoteRef/>
      </w:r>
      <w:r>
        <w:t xml:space="preserve">  Undine Texas, LLC’s Motion to Intervene and Request for a Hearing (Jan. 6, 2017).</w:t>
      </w: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008F6A53" w:rsidRPr="008F6A53">
        <w:rPr>
          <w:lang w:val="pt-BR"/>
        </w:rPr>
        <w:t xml:space="preserve">Tex. Gov’t Code Ann. § 2003.049(e) (West 2008 &amp; Supp.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230FF">
      <w:t>46336</w:t>
    </w:r>
    <w:r>
      <w:tab/>
    </w:r>
    <w:r w:rsidR="00B12AC5">
      <w:t xml:space="preserve">Preliminary </w:t>
    </w:r>
    <w:r>
      <w:t>Order</w:t>
    </w:r>
    <w:r>
      <w:tab/>
      <w:t xml:space="preserve">Page </w:t>
    </w:r>
    <w:r>
      <w:fldChar w:fldCharType="begin"/>
    </w:r>
    <w:r>
      <w:instrText xml:space="preserve"> PAGE   \* MERGEFORMAT </w:instrText>
    </w:r>
    <w:r>
      <w:fldChar w:fldCharType="separate"/>
    </w:r>
    <w:r w:rsidR="005662D5">
      <w:rPr>
        <w:noProof/>
      </w:rPr>
      <w:t>8</w:t>
    </w:r>
    <w:r>
      <w:fldChar w:fldCharType="end"/>
    </w:r>
    <w:r>
      <w:t xml:space="preserve"> of </w:t>
    </w:r>
    <w:fldSimple w:instr=" NUMPAGES   \* MERGEFORMAT ">
      <w:r w:rsidR="005662D5">
        <w:rPr>
          <w:noProof/>
        </w:rPr>
        <w:t>8</w:t>
      </w:r>
    </w:fldSimple>
  </w:p>
  <w:p w:rsidR="00ED04FC" w:rsidRDefault="003230FF">
    <w:pPr>
      <w:pStyle w:val="Header"/>
    </w:pPr>
    <w:r>
      <w:t>SOAH Docket No. 473-17</w:t>
    </w:r>
    <w:r w:rsidR="00ED04FC">
      <w:t>-</w:t>
    </w:r>
    <w:r>
      <w:t>2560.WS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43FC91EA">
      <w:start w:val="1"/>
      <w:numFmt w:val="upperRoman"/>
      <w:lvlText w:val="%1."/>
      <w:lvlJc w:val="right"/>
      <w:pPr>
        <w:ind w:left="720" w:hanging="360"/>
      </w:pPr>
    </w:lvl>
    <w:lvl w:ilvl="1" w:tplc="46323962" w:tentative="1">
      <w:start w:val="1"/>
      <w:numFmt w:val="lowerLetter"/>
      <w:lvlText w:val="%2."/>
      <w:lvlJc w:val="left"/>
      <w:pPr>
        <w:ind w:left="1440" w:hanging="360"/>
      </w:pPr>
    </w:lvl>
    <w:lvl w:ilvl="2" w:tplc="F59AC5A0" w:tentative="1">
      <w:start w:val="1"/>
      <w:numFmt w:val="lowerRoman"/>
      <w:lvlText w:val="%3."/>
      <w:lvlJc w:val="right"/>
      <w:pPr>
        <w:ind w:left="2160" w:hanging="180"/>
      </w:pPr>
    </w:lvl>
    <w:lvl w:ilvl="3" w:tplc="FCAAA7FC" w:tentative="1">
      <w:start w:val="1"/>
      <w:numFmt w:val="decimal"/>
      <w:lvlText w:val="%4."/>
      <w:lvlJc w:val="left"/>
      <w:pPr>
        <w:ind w:left="2880" w:hanging="360"/>
      </w:pPr>
    </w:lvl>
    <w:lvl w:ilvl="4" w:tplc="0900B13E" w:tentative="1">
      <w:start w:val="1"/>
      <w:numFmt w:val="lowerLetter"/>
      <w:lvlText w:val="%5."/>
      <w:lvlJc w:val="left"/>
      <w:pPr>
        <w:ind w:left="3600" w:hanging="360"/>
      </w:pPr>
    </w:lvl>
    <w:lvl w:ilvl="5" w:tplc="1932E734" w:tentative="1">
      <w:start w:val="1"/>
      <w:numFmt w:val="lowerRoman"/>
      <w:lvlText w:val="%6."/>
      <w:lvlJc w:val="right"/>
      <w:pPr>
        <w:ind w:left="4320" w:hanging="180"/>
      </w:pPr>
    </w:lvl>
    <w:lvl w:ilvl="6" w:tplc="43300C32" w:tentative="1">
      <w:start w:val="1"/>
      <w:numFmt w:val="decimal"/>
      <w:lvlText w:val="%7."/>
      <w:lvlJc w:val="left"/>
      <w:pPr>
        <w:ind w:left="5040" w:hanging="360"/>
      </w:pPr>
    </w:lvl>
    <w:lvl w:ilvl="7" w:tplc="391E810A" w:tentative="1">
      <w:start w:val="1"/>
      <w:numFmt w:val="lowerLetter"/>
      <w:lvlText w:val="%8."/>
      <w:lvlJc w:val="left"/>
      <w:pPr>
        <w:ind w:left="5760" w:hanging="360"/>
      </w:pPr>
    </w:lvl>
    <w:lvl w:ilvl="8" w:tplc="050AC680" w:tentative="1">
      <w:start w:val="1"/>
      <w:numFmt w:val="lowerRoman"/>
      <w:lvlText w:val="%9."/>
      <w:lvlJc w:val="right"/>
      <w:pPr>
        <w:ind w:left="6480" w:hanging="180"/>
      </w:pPr>
    </w:lvl>
  </w:abstractNum>
  <w:abstractNum w:abstractNumId="3"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F6CEE514">
      <w:start w:val="1"/>
      <w:numFmt w:val="decimal"/>
      <w:pStyle w:val="ThresholdIssue"/>
      <w:lvlText w:val="%1."/>
      <w:lvlJc w:val="left"/>
      <w:pPr>
        <w:tabs>
          <w:tab w:val="num" w:pos="720"/>
        </w:tabs>
        <w:ind w:left="720" w:hanging="720"/>
      </w:pPr>
      <w:rPr>
        <w:rFonts w:hint="default"/>
        <w:b/>
      </w:rPr>
    </w:lvl>
    <w:lvl w:ilvl="1" w:tplc="E2DA49A4" w:tentative="1">
      <w:start w:val="1"/>
      <w:numFmt w:val="lowerLetter"/>
      <w:lvlText w:val="%2."/>
      <w:lvlJc w:val="left"/>
      <w:pPr>
        <w:tabs>
          <w:tab w:val="num" w:pos="720"/>
        </w:tabs>
        <w:ind w:left="720" w:hanging="360"/>
      </w:pPr>
    </w:lvl>
    <w:lvl w:ilvl="2" w:tplc="68DE7BBE" w:tentative="1">
      <w:start w:val="1"/>
      <w:numFmt w:val="lowerRoman"/>
      <w:lvlText w:val="%3."/>
      <w:lvlJc w:val="right"/>
      <w:pPr>
        <w:tabs>
          <w:tab w:val="num" w:pos="1440"/>
        </w:tabs>
        <w:ind w:left="1440" w:hanging="180"/>
      </w:pPr>
    </w:lvl>
    <w:lvl w:ilvl="3" w:tplc="C16CEB4C" w:tentative="1">
      <w:start w:val="1"/>
      <w:numFmt w:val="decimal"/>
      <w:lvlText w:val="%4."/>
      <w:lvlJc w:val="left"/>
      <w:pPr>
        <w:tabs>
          <w:tab w:val="num" w:pos="2160"/>
        </w:tabs>
        <w:ind w:left="2160" w:hanging="360"/>
      </w:pPr>
    </w:lvl>
    <w:lvl w:ilvl="4" w:tplc="4D30A102" w:tentative="1">
      <w:start w:val="1"/>
      <w:numFmt w:val="lowerLetter"/>
      <w:lvlText w:val="%5."/>
      <w:lvlJc w:val="left"/>
      <w:pPr>
        <w:tabs>
          <w:tab w:val="num" w:pos="2880"/>
        </w:tabs>
        <w:ind w:left="2880" w:hanging="360"/>
      </w:pPr>
    </w:lvl>
    <w:lvl w:ilvl="5" w:tplc="4AAAB970" w:tentative="1">
      <w:start w:val="1"/>
      <w:numFmt w:val="lowerRoman"/>
      <w:lvlText w:val="%6."/>
      <w:lvlJc w:val="right"/>
      <w:pPr>
        <w:tabs>
          <w:tab w:val="num" w:pos="3600"/>
        </w:tabs>
        <w:ind w:left="3600" w:hanging="180"/>
      </w:pPr>
    </w:lvl>
    <w:lvl w:ilvl="6" w:tplc="A9CC9228" w:tentative="1">
      <w:start w:val="1"/>
      <w:numFmt w:val="decimal"/>
      <w:lvlText w:val="%7."/>
      <w:lvlJc w:val="left"/>
      <w:pPr>
        <w:tabs>
          <w:tab w:val="num" w:pos="4320"/>
        </w:tabs>
        <w:ind w:left="4320" w:hanging="360"/>
      </w:pPr>
    </w:lvl>
    <w:lvl w:ilvl="7" w:tplc="8FC6313E" w:tentative="1">
      <w:start w:val="1"/>
      <w:numFmt w:val="lowerLetter"/>
      <w:lvlText w:val="%8."/>
      <w:lvlJc w:val="left"/>
      <w:pPr>
        <w:tabs>
          <w:tab w:val="num" w:pos="5040"/>
        </w:tabs>
        <w:ind w:left="5040" w:hanging="360"/>
      </w:pPr>
    </w:lvl>
    <w:lvl w:ilvl="8" w:tplc="9882234A"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B5"/>
    <w:rsid w:val="0006208D"/>
    <w:rsid w:val="000E5DBE"/>
    <w:rsid w:val="001169CA"/>
    <w:rsid w:val="00160DCD"/>
    <w:rsid w:val="001E360C"/>
    <w:rsid w:val="001F10CC"/>
    <w:rsid w:val="00266F9F"/>
    <w:rsid w:val="00312838"/>
    <w:rsid w:val="003230FF"/>
    <w:rsid w:val="003E0591"/>
    <w:rsid w:val="00433B5E"/>
    <w:rsid w:val="00457F0B"/>
    <w:rsid w:val="00460626"/>
    <w:rsid w:val="0046644C"/>
    <w:rsid w:val="004E082A"/>
    <w:rsid w:val="00516EDA"/>
    <w:rsid w:val="00521C6B"/>
    <w:rsid w:val="00534EFE"/>
    <w:rsid w:val="00554651"/>
    <w:rsid w:val="005662D5"/>
    <w:rsid w:val="005C3512"/>
    <w:rsid w:val="005C6265"/>
    <w:rsid w:val="00604A1C"/>
    <w:rsid w:val="0062202F"/>
    <w:rsid w:val="00667225"/>
    <w:rsid w:val="0067692D"/>
    <w:rsid w:val="00677B5E"/>
    <w:rsid w:val="006F2036"/>
    <w:rsid w:val="00702D1C"/>
    <w:rsid w:val="007572FC"/>
    <w:rsid w:val="007D618F"/>
    <w:rsid w:val="0080046C"/>
    <w:rsid w:val="008738BF"/>
    <w:rsid w:val="008B7933"/>
    <w:rsid w:val="008D1724"/>
    <w:rsid w:val="008F6A53"/>
    <w:rsid w:val="009726EF"/>
    <w:rsid w:val="009727E0"/>
    <w:rsid w:val="009B5588"/>
    <w:rsid w:val="009C1919"/>
    <w:rsid w:val="00A035EA"/>
    <w:rsid w:val="00A23D80"/>
    <w:rsid w:val="00A40798"/>
    <w:rsid w:val="00B12AC5"/>
    <w:rsid w:val="00B22348"/>
    <w:rsid w:val="00B71CA8"/>
    <w:rsid w:val="00B77E46"/>
    <w:rsid w:val="00C54659"/>
    <w:rsid w:val="00CA3A64"/>
    <w:rsid w:val="00D03394"/>
    <w:rsid w:val="00D1503F"/>
    <w:rsid w:val="00D451DC"/>
    <w:rsid w:val="00D706B4"/>
    <w:rsid w:val="00DC74A6"/>
    <w:rsid w:val="00DF1D74"/>
    <w:rsid w:val="00E930F3"/>
    <w:rsid w:val="00EB3FB6"/>
    <w:rsid w:val="00EC79B5"/>
    <w:rsid w:val="00ED04FC"/>
    <w:rsid w:val="00EE5DDA"/>
    <w:rsid w:val="00F24715"/>
    <w:rsid w:val="00F42148"/>
    <w:rsid w:val="00FA1E83"/>
    <w:rsid w:val="00FB7D5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E7DB08AE-2251-48A0-9AED-33747DDC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60A7-8E7F-4347-80D2-056A6E67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TotalTime>
  <Pages>8</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Roundtree-Williams, Keva</cp:lastModifiedBy>
  <cp:revision>4</cp:revision>
  <cp:lastPrinted>2017-03-01T19:58:00Z</cp:lastPrinted>
  <dcterms:created xsi:type="dcterms:W3CDTF">2017-03-08T18:56:00Z</dcterms:created>
  <dcterms:modified xsi:type="dcterms:W3CDTF">2017-03-08T19:23:00Z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